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D4D24">
        <w:rPr>
          <w:rFonts w:ascii="Arial" w:hAnsi="Arial" w:cs="Arial"/>
          <w:b/>
          <w:caps/>
          <w:sz w:val="28"/>
          <w:szCs w:val="28"/>
        </w:rPr>
        <w:t>2192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9D4D24" w:rsidP="00AD5BB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“Dia do Dentista”, celebrado em 25 de outubro, e cumprimenta a Associação Paulista de Cirurgiões Dentista – </w:t>
            </w:r>
            <w:r w:rsidR="00AD5BBB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egional de Jacareí e os dentistas que atuam na rede municipal.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9D4D24">
        <w:rPr>
          <w:rFonts w:ascii="Arial" w:hAnsi="Arial" w:cs="Arial"/>
        </w:rPr>
        <w:t xml:space="preserve">do </w:t>
      </w:r>
      <w:r w:rsidR="009D4D24" w:rsidRPr="009D4D24">
        <w:rPr>
          <w:rFonts w:ascii="Arial" w:hAnsi="Arial" w:cs="Arial"/>
        </w:rPr>
        <w:t xml:space="preserve">transcurso do “Dia do Dentista”, celebrado em 25 de outubro, e </w:t>
      </w:r>
      <w:r w:rsidR="004130A6">
        <w:rPr>
          <w:rFonts w:ascii="Arial" w:hAnsi="Arial" w:cs="Arial"/>
        </w:rPr>
        <w:t>de nossos cumprimentos à</w:t>
      </w:r>
      <w:r w:rsidR="009D4D24" w:rsidRPr="009D4D24">
        <w:rPr>
          <w:rFonts w:ascii="Arial" w:hAnsi="Arial" w:cs="Arial"/>
        </w:rPr>
        <w:t xml:space="preserve"> Associação Pau</w:t>
      </w:r>
      <w:r w:rsidR="00AD5BBB">
        <w:rPr>
          <w:rFonts w:ascii="Arial" w:hAnsi="Arial" w:cs="Arial"/>
        </w:rPr>
        <w:t>lista de Cirurgiões Dentista – R</w:t>
      </w:r>
      <w:r w:rsidR="009D4D24" w:rsidRPr="009D4D24">
        <w:rPr>
          <w:rFonts w:ascii="Arial" w:hAnsi="Arial" w:cs="Arial"/>
        </w:rPr>
        <w:t xml:space="preserve">egional de Jacareí e </w:t>
      </w:r>
      <w:r w:rsidR="004130A6">
        <w:rPr>
          <w:rFonts w:ascii="Arial" w:hAnsi="Arial" w:cs="Arial"/>
        </w:rPr>
        <w:t>a</w:t>
      </w:r>
      <w:r w:rsidR="009D4D24" w:rsidRPr="009D4D24">
        <w:rPr>
          <w:rFonts w:ascii="Arial" w:hAnsi="Arial" w:cs="Arial"/>
        </w:rPr>
        <w:t>os dentistas que atuam na rede municipal.</w:t>
      </w:r>
    </w:p>
    <w:p w:rsidR="00AD5BBB" w:rsidRPr="00AD5BBB" w:rsidRDefault="00AD5BBB" w:rsidP="00AD5BB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D5BBB">
        <w:rPr>
          <w:rFonts w:ascii="Arial" w:hAnsi="Arial" w:cs="Arial"/>
        </w:rPr>
        <w:t xml:space="preserve">O objetivo da presente moção é parabenizar esta classe de profissionais pelo seu dia, especialmente os dentistas da Prefeitura Municipal de Jacareí e </w:t>
      </w:r>
      <w:r w:rsidR="004130A6">
        <w:rPr>
          <w:rFonts w:ascii="Arial" w:hAnsi="Arial" w:cs="Arial"/>
        </w:rPr>
        <w:t>d</w:t>
      </w:r>
      <w:r w:rsidRPr="00AD5BBB">
        <w:rPr>
          <w:rFonts w:ascii="Arial" w:hAnsi="Arial" w:cs="Arial"/>
        </w:rPr>
        <w:t>a Associação Paulista de Cirurgiões Dentistas -  Regional de Jacareí.</w:t>
      </w:r>
    </w:p>
    <w:p w:rsidR="00AD5BBB" w:rsidRPr="00AD5BBB" w:rsidRDefault="00AD5BBB" w:rsidP="00AD5BB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D5BBB">
        <w:rPr>
          <w:rFonts w:ascii="Arial" w:hAnsi="Arial" w:cs="Arial"/>
        </w:rPr>
        <w:t>Comemora-se o D</w:t>
      </w:r>
      <w:r w:rsidR="004130A6">
        <w:rPr>
          <w:rFonts w:ascii="Arial" w:hAnsi="Arial" w:cs="Arial"/>
        </w:rPr>
        <w:t>ia do Dentista em 25 de outubro</w:t>
      </w:r>
      <w:r w:rsidRPr="00AD5BBB">
        <w:rPr>
          <w:rFonts w:ascii="Arial" w:hAnsi="Arial" w:cs="Arial"/>
        </w:rPr>
        <w:t xml:space="preserve"> porque nesta</w:t>
      </w:r>
      <w:r w:rsidR="004130A6">
        <w:rPr>
          <w:rFonts w:ascii="Arial" w:hAnsi="Arial" w:cs="Arial"/>
        </w:rPr>
        <w:t xml:space="preserve"> data, em 1884, foi assinado o D</w:t>
      </w:r>
      <w:bookmarkStart w:id="0" w:name="_GoBack"/>
      <w:bookmarkEnd w:id="0"/>
      <w:r w:rsidRPr="00AD5BBB">
        <w:rPr>
          <w:rFonts w:ascii="Arial" w:hAnsi="Arial" w:cs="Arial"/>
        </w:rPr>
        <w:t xml:space="preserve">ecreto 9.311, que criou os primeiros cursos de graduação de odontologia do Brasil, no Rio de Janeiro e na Bahia. Uma portaria do Conselho Federal de Odontologia tornou a data oficial para a comemoração do Dia do Dentista Brasileiro. </w:t>
      </w:r>
    </w:p>
    <w:p w:rsidR="00AD5BBB" w:rsidRPr="00AD5BBB" w:rsidRDefault="00AD5BBB" w:rsidP="00AD5BB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D5BBB">
        <w:rPr>
          <w:rFonts w:ascii="Arial" w:hAnsi="Arial" w:cs="Arial"/>
        </w:rPr>
        <w:t>O dia 25 de outubro também foi escolhido como o Dia Nacional da Saúde Bucal para lembrar a população sobre a importância da higiene da boca, capaz de prevenir várias doenças.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D5BBB">
        <w:rPr>
          <w:rFonts w:ascii="Arial" w:hAnsi="Arial" w:cs="Arial"/>
        </w:rPr>
        <w:t>21 de outubro de 2015.</w:t>
      </w:r>
    </w:p>
    <w:p w:rsidR="00AD5BBB" w:rsidRPr="00BF791A" w:rsidRDefault="00AD5BBB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D5BBB" w:rsidRPr="00AD5BBB" w:rsidRDefault="00AD5BBB" w:rsidP="00AD5BBB">
      <w:pPr>
        <w:jc w:val="center"/>
        <w:rPr>
          <w:rFonts w:ascii="Arial" w:hAnsi="Arial" w:cs="Arial"/>
          <w:b/>
        </w:rPr>
      </w:pPr>
      <w:r w:rsidRPr="00AD5BBB">
        <w:rPr>
          <w:rFonts w:ascii="Arial" w:hAnsi="Arial" w:cs="Arial"/>
          <w:b/>
        </w:rPr>
        <w:t>ANA LINO</w:t>
      </w:r>
    </w:p>
    <w:p w:rsidR="00AD5BBB" w:rsidRPr="00AD5BBB" w:rsidRDefault="00AD5BBB" w:rsidP="00AD5BBB">
      <w:pPr>
        <w:jc w:val="center"/>
        <w:rPr>
          <w:rFonts w:ascii="Arial" w:hAnsi="Arial" w:cs="Arial"/>
        </w:rPr>
      </w:pPr>
      <w:r w:rsidRPr="00AD5BBB">
        <w:rPr>
          <w:rFonts w:ascii="Arial" w:hAnsi="Arial" w:cs="Arial"/>
        </w:rPr>
        <w:t>Vereadora - PMDB</w:t>
      </w:r>
    </w:p>
    <w:p w:rsidR="00AD5BBB" w:rsidRPr="00AD5BBB" w:rsidRDefault="00AD5BBB" w:rsidP="00AD5BBB">
      <w:pPr>
        <w:tabs>
          <w:tab w:val="left" w:pos="6480"/>
        </w:tabs>
        <w:jc w:val="center"/>
        <w:rPr>
          <w:rFonts w:ascii="Arial" w:hAnsi="Arial"/>
        </w:rPr>
      </w:pPr>
      <w:r w:rsidRPr="00AD5BBB">
        <w:rPr>
          <w:rFonts w:ascii="Arial" w:hAnsi="Arial"/>
        </w:rPr>
        <w:t>2ª Secretária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7DE" w:rsidRDefault="003E17DE">
      <w:r>
        <w:separator/>
      </w:r>
    </w:p>
  </w:endnote>
  <w:endnote w:type="continuationSeparator" w:id="0">
    <w:p w:rsidR="003E17DE" w:rsidRDefault="003E1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7DE" w:rsidRDefault="003E17DE">
      <w:r>
        <w:separator/>
      </w:r>
    </w:p>
  </w:footnote>
  <w:footnote w:type="continuationSeparator" w:id="0">
    <w:p w:rsidR="003E17DE" w:rsidRDefault="003E1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53ABD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3E17DE"/>
    <w:rsid w:val="00412795"/>
    <w:rsid w:val="004130A6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1BA5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4D24"/>
    <w:rsid w:val="009D50D4"/>
    <w:rsid w:val="009E1F05"/>
    <w:rsid w:val="00A46B01"/>
    <w:rsid w:val="00A71A73"/>
    <w:rsid w:val="00A92CB9"/>
    <w:rsid w:val="00AC712C"/>
    <w:rsid w:val="00AD5BBB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87CF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7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29</TotalTime>
  <Pages>1</Pages>
  <Words>241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2015-10-19T12:59:00Z</dcterms:created>
  <dcterms:modified xsi:type="dcterms:W3CDTF">2015-10-20T17:11:00Z</dcterms:modified>
</cp:coreProperties>
</file>